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00EF9" w14:textId="77777777" w:rsidR="00747422" w:rsidRDefault="00747422" w:rsidP="007474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FORTHE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343B276C" w14:textId="77777777" w:rsidR="00747422" w:rsidRDefault="00747422" w:rsidP="00747422">
      <w:pPr>
        <w:pStyle w:val="NoSpacing"/>
        <w:rPr>
          <w:rFonts w:cs="Times New Roman"/>
          <w:szCs w:val="24"/>
        </w:rPr>
      </w:pPr>
    </w:p>
    <w:p w14:paraId="5C642037" w14:textId="77777777" w:rsidR="00747422" w:rsidRDefault="00747422" w:rsidP="00747422">
      <w:pPr>
        <w:pStyle w:val="NoSpacing"/>
        <w:rPr>
          <w:rFonts w:cs="Times New Roman"/>
          <w:szCs w:val="24"/>
        </w:rPr>
      </w:pPr>
    </w:p>
    <w:p w14:paraId="0834D0D9" w14:textId="77777777" w:rsidR="00747422" w:rsidRDefault="00747422" w:rsidP="007474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Feb.1400</w:t>
      </w:r>
      <w:r>
        <w:rPr>
          <w:rFonts w:cs="Times New Roman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 xml:space="preserve"> into</w:t>
      </w:r>
    </w:p>
    <w:p w14:paraId="6D3CD9C3" w14:textId="77777777" w:rsidR="00747422" w:rsidRDefault="00747422" w:rsidP="007474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Lucy(q.v.).</w:t>
      </w:r>
    </w:p>
    <w:p w14:paraId="527B123D" w14:textId="77777777" w:rsidR="00747422" w:rsidRDefault="00747422" w:rsidP="007474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https://inquisitionspostmortem.ac.uk/view/inquisition/18-064/67</w:t>
        </w:r>
      </w:hyperlink>
      <w:r>
        <w:rPr>
          <w:rFonts w:cs="Times New Roman"/>
          <w:szCs w:val="24"/>
        </w:rPr>
        <w:t xml:space="preserve"> )</w:t>
      </w:r>
    </w:p>
    <w:p w14:paraId="56778680" w14:textId="77777777" w:rsidR="00747422" w:rsidRDefault="00747422" w:rsidP="00747422">
      <w:pPr>
        <w:pStyle w:val="NoSpacing"/>
        <w:rPr>
          <w:rFonts w:cs="Times New Roman"/>
          <w:szCs w:val="24"/>
        </w:rPr>
      </w:pPr>
    </w:p>
    <w:p w14:paraId="426FBC42" w14:textId="77777777" w:rsidR="00747422" w:rsidRDefault="00747422" w:rsidP="00747422">
      <w:pPr>
        <w:pStyle w:val="NoSpacing"/>
        <w:rPr>
          <w:rFonts w:cs="Times New Roman"/>
          <w:szCs w:val="24"/>
        </w:rPr>
      </w:pPr>
    </w:p>
    <w:p w14:paraId="53960F0F" w14:textId="77777777" w:rsidR="00747422" w:rsidRDefault="00747422" w:rsidP="007474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December 2023</w:t>
      </w:r>
    </w:p>
    <w:p w14:paraId="403D93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1AC0C" w14:textId="77777777" w:rsidR="00747422" w:rsidRDefault="00747422" w:rsidP="009139A6">
      <w:r>
        <w:separator/>
      </w:r>
    </w:p>
  </w:endnote>
  <w:endnote w:type="continuationSeparator" w:id="0">
    <w:p w14:paraId="06F948A6" w14:textId="77777777" w:rsidR="00747422" w:rsidRDefault="007474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098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B31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B5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C370E" w14:textId="77777777" w:rsidR="00747422" w:rsidRDefault="00747422" w:rsidP="009139A6">
      <w:r>
        <w:separator/>
      </w:r>
    </w:p>
  </w:footnote>
  <w:footnote w:type="continuationSeparator" w:id="0">
    <w:p w14:paraId="1961972E" w14:textId="77777777" w:rsidR="00747422" w:rsidRDefault="007474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C0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0FD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50E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422"/>
    <w:rsid w:val="000666E0"/>
    <w:rsid w:val="002510B7"/>
    <w:rsid w:val="005C130B"/>
    <w:rsid w:val="0074742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C7C46"/>
  <w15:chartTrackingRefBased/>
  <w15:docId w15:val="{C68191ED-5AB3-40C1-A947-1B9C4EEE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474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6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2023-12-08T21:08:00Z</dcterms:created>
  <dcterms:modified xsi:type="dcterms:W3CDTF">2023-12-08T21:08:00Z</dcterms:modified>
</cp:coreProperties>
</file>